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E27" w:rsidRDefault="001A7E27" w:rsidP="006D5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Adı Soyadı     : …………………………………..      Sınıf  : 1-B</w:t>
      </w:r>
    </w:p>
    <w:p w:rsidR="001A7E27" w:rsidRPr="001C457B" w:rsidRDefault="001A7E27" w:rsidP="006D5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………………………………İLKÖĞRETİM OKULU</w:t>
      </w:r>
    </w:p>
    <w:p w:rsidR="001A7E27" w:rsidRPr="00FA085C" w:rsidRDefault="001A7E27" w:rsidP="006D51F7">
      <w:pPr>
        <w:tabs>
          <w:tab w:val="left" w:pos="3170"/>
        </w:tabs>
        <w:jc w:val="center"/>
        <w:rPr>
          <w:rFonts w:ascii="Kayra" w:hAnsi="Kayra"/>
          <w:b/>
          <w:sz w:val="28"/>
          <w:szCs w:val="28"/>
        </w:rPr>
      </w:pPr>
      <w:r w:rsidRPr="00FA085C">
        <w:rPr>
          <w:rFonts w:ascii="Kayra" w:hAnsi="Kayra"/>
          <w:b/>
          <w:sz w:val="28"/>
          <w:szCs w:val="28"/>
        </w:rPr>
        <w:t>DENEME SINAVI</w:t>
      </w:r>
    </w:p>
    <w:p w:rsidR="001A7E27" w:rsidRDefault="001A7E27" w:rsidP="006D51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5"/>
        <w:gridCol w:w="4613"/>
      </w:tblGrid>
      <w:tr w:rsidR="001A7E27" w:rsidRPr="005A66E3" w:rsidTr="00827E6C">
        <w:tc>
          <w:tcPr>
            <w:tcW w:w="4675" w:type="dxa"/>
          </w:tcPr>
          <w:p w:rsidR="001A7E27" w:rsidRPr="005A66E3" w:rsidRDefault="001A7E27" w:rsidP="004816FD">
            <w:pPr>
              <w:tabs>
                <w:tab w:val="left" w:pos="3170"/>
              </w:tabs>
              <w:jc w:val="center"/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jc w:val="center"/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HAYAT BİLGİSİ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1- Sarı ışığın anlamı nedir?  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a. Dur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b. Geç       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c. Bekle         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2- Aşağıdakilerden hangisi kümeste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yaşar?</w:t>
            </w:r>
          </w:p>
          <w:p w:rsidR="001A7E27" w:rsidRPr="005A66E3" w:rsidRDefault="001A7E27" w:rsidP="004816FD">
            <w:pPr>
              <w:numPr>
                <w:ilvl w:val="0"/>
                <w:numId w:val="1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At                           </w:t>
            </w:r>
          </w:p>
          <w:p w:rsidR="001A7E27" w:rsidRPr="005A66E3" w:rsidRDefault="001A7E27" w:rsidP="004816FD">
            <w:pPr>
              <w:numPr>
                <w:ilvl w:val="0"/>
                <w:numId w:val="1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Koyun                </w:t>
            </w:r>
          </w:p>
          <w:p w:rsidR="001A7E27" w:rsidRPr="005A66E3" w:rsidRDefault="001A7E27" w:rsidP="004816FD">
            <w:pPr>
              <w:numPr>
                <w:ilvl w:val="0"/>
                <w:numId w:val="1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Tavuk       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3- Babamızın kız kardeşine ne deriz? </w:t>
            </w:r>
          </w:p>
          <w:p w:rsidR="001A7E27" w:rsidRPr="005A66E3" w:rsidRDefault="001A7E27" w:rsidP="004816FD">
            <w:pPr>
              <w:numPr>
                <w:ilvl w:val="0"/>
                <w:numId w:val="2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Hala                 </w:t>
            </w:r>
          </w:p>
          <w:p w:rsidR="001A7E27" w:rsidRPr="005A66E3" w:rsidRDefault="001A7E27" w:rsidP="004816FD">
            <w:pPr>
              <w:numPr>
                <w:ilvl w:val="0"/>
                <w:numId w:val="2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Teyze                </w:t>
            </w:r>
          </w:p>
          <w:p w:rsidR="001A7E27" w:rsidRPr="005A66E3" w:rsidRDefault="001A7E27" w:rsidP="004816FD">
            <w:pPr>
              <w:numPr>
                <w:ilvl w:val="0"/>
                <w:numId w:val="2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Abla            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4- Yere düşen kitabını veren Hasan’ a 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Zeynep nasıl davranır?          </w:t>
            </w:r>
          </w:p>
          <w:p w:rsidR="001A7E27" w:rsidRPr="005A66E3" w:rsidRDefault="001A7E27" w:rsidP="004816FD">
            <w:pPr>
              <w:numPr>
                <w:ilvl w:val="0"/>
                <w:numId w:val="3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Küser                        </w:t>
            </w:r>
          </w:p>
          <w:p w:rsidR="001A7E27" w:rsidRPr="005A66E3" w:rsidRDefault="001A7E27" w:rsidP="004816FD">
            <w:pPr>
              <w:numPr>
                <w:ilvl w:val="0"/>
                <w:numId w:val="3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Sinirlenir                  </w:t>
            </w:r>
          </w:p>
          <w:p w:rsidR="001A7E27" w:rsidRPr="005A66E3" w:rsidRDefault="001A7E27" w:rsidP="004816FD">
            <w:pPr>
              <w:numPr>
                <w:ilvl w:val="0"/>
                <w:numId w:val="3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Teşekkür eder 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5- Misafirlerimizi karşılarken hangisini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</w:t>
            </w:r>
            <w:r w:rsidRPr="005A66E3">
              <w:rPr>
                <w:rFonts w:ascii="Kayra" w:hAnsi="Kayra"/>
                <w:sz w:val="28"/>
                <w:szCs w:val="28"/>
                <w:u w:val="single"/>
              </w:rPr>
              <w:t>söylemeyiz?</w:t>
            </w:r>
          </w:p>
          <w:p w:rsidR="001A7E27" w:rsidRPr="005A66E3" w:rsidRDefault="001A7E27" w:rsidP="006D51F7">
            <w:pPr>
              <w:numPr>
                <w:ilvl w:val="0"/>
                <w:numId w:val="8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Güle güle</w:t>
            </w:r>
          </w:p>
          <w:p w:rsidR="001A7E27" w:rsidRPr="005A66E3" w:rsidRDefault="001A7E27" w:rsidP="006D51F7">
            <w:pPr>
              <w:numPr>
                <w:ilvl w:val="0"/>
                <w:numId w:val="8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Buyurun </w:t>
            </w:r>
          </w:p>
          <w:p w:rsidR="001A7E27" w:rsidRPr="005A66E3" w:rsidRDefault="001A7E27" w:rsidP="006D51F7">
            <w:pPr>
              <w:numPr>
                <w:ilvl w:val="0"/>
                <w:numId w:val="8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Hoş geldiniz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10- Sabah gördüğümüz kişilere nasıl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 sesleniriz?</w:t>
            </w:r>
          </w:p>
          <w:p w:rsidR="001A7E27" w:rsidRPr="005A66E3" w:rsidRDefault="001A7E27" w:rsidP="006D51F7">
            <w:pPr>
              <w:numPr>
                <w:ilvl w:val="0"/>
                <w:numId w:val="10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Günaydın   </w:t>
            </w:r>
          </w:p>
          <w:p w:rsidR="001A7E27" w:rsidRPr="005A66E3" w:rsidRDefault="001A7E27" w:rsidP="006D51F7">
            <w:pPr>
              <w:numPr>
                <w:ilvl w:val="0"/>
                <w:numId w:val="10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İyi günler  </w:t>
            </w:r>
          </w:p>
          <w:p w:rsidR="001A7E27" w:rsidRPr="005A66E3" w:rsidRDefault="001A7E27" w:rsidP="006D51F7">
            <w:pPr>
              <w:numPr>
                <w:ilvl w:val="0"/>
                <w:numId w:val="10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İyi uykular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11- Aşağıdakilerden hangisi Atatürk’ün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  <w:u w:val="single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liderliğinde </w:t>
            </w:r>
            <w:r w:rsidRPr="005A66E3">
              <w:rPr>
                <w:rFonts w:ascii="Kayra" w:hAnsi="Kayra"/>
                <w:sz w:val="28"/>
                <w:szCs w:val="28"/>
                <w:u w:val="single"/>
              </w:rPr>
              <w:t>yapılmamıştır?</w:t>
            </w:r>
          </w:p>
          <w:p w:rsidR="001A7E27" w:rsidRPr="005A66E3" w:rsidRDefault="001A7E27" w:rsidP="006D51F7">
            <w:pPr>
              <w:numPr>
                <w:ilvl w:val="0"/>
                <w:numId w:val="11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Kurtuluş savaşının kazanılması        </w:t>
            </w:r>
          </w:p>
          <w:p w:rsidR="001A7E27" w:rsidRPr="005A66E3" w:rsidRDefault="001A7E27" w:rsidP="006D51F7">
            <w:pPr>
              <w:numPr>
                <w:ilvl w:val="0"/>
                <w:numId w:val="11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Kıyafetlerdeki yeniliklerin kabul edilmesi                                  </w:t>
            </w:r>
          </w:p>
          <w:p w:rsidR="001A7E27" w:rsidRPr="005A66E3" w:rsidRDefault="001A7E27" w:rsidP="006D51F7">
            <w:pPr>
              <w:numPr>
                <w:ilvl w:val="0"/>
                <w:numId w:val="11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Anıtkabir’in yapılması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12- Kumaştaki kırışıklıkları düzeltmek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için hangi alet kullanılır?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Mikser      b. Ütü      c. Fırın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13- Çamaşır makinesi, elektrikli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süpürge gibi makinelerin ortak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kullanım alanı hangisidir?</w:t>
            </w:r>
          </w:p>
          <w:p w:rsidR="001A7E27" w:rsidRPr="005A66E3" w:rsidRDefault="001A7E27" w:rsidP="006D51F7">
            <w:pPr>
              <w:numPr>
                <w:ilvl w:val="0"/>
                <w:numId w:val="12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Eğlence</w:t>
            </w:r>
          </w:p>
          <w:p w:rsidR="001A7E27" w:rsidRPr="005A66E3" w:rsidRDefault="001A7E27" w:rsidP="006D51F7">
            <w:pPr>
              <w:numPr>
                <w:ilvl w:val="0"/>
                <w:numId w:val="12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Temizlik</w:t>
            </w:r>
          </w:p>
          <w:p w:rsidR="001A7E27" w:rsidRPr="005A66E3" w:rsidRDefault="001A7E27" w:rsidP="006D51F7">
            <w:pPr>
              <w:numPr>
                <w:ilvl w:val="0"/>
                <w:numId w:val="12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Yemek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14- Yangın çıktığında hangi numarayı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aramalıyız?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112          b. 155         c. 110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15- Ağaçlar yapraklarını hangi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mevsimde döker?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Sonbahar    b. Kış     c. İlkbahar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ind w:left="390"/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jc w:val="center"/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TÜRKÇE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1- “Kazak” sözcüğündeki harflerle hangi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sözcük oluşturur?       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a. kaza        b. kazık     c. kızak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2- Aşağıdaki eşleştirmelerden hangisi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  <w:u w:val="single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</w:t>
            </w:r>
            <w:r w:rsidRPr="005A66E3">
              <w:rPr>
                <w:rFonts w:ascii="Kayra" w:hAnsi="Kayra"/>
                <w:sz w:val="28"/>
                <w:szCs w:val="28"/>
                <w:u w:val="single"/>
              </w:rPr>
              <w:t xml:space="preserve">yanlıştır?              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a. İsim- Kemal              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b. Şehir- Ankara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c. Hayvan- Lale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3- Aşağıdaki sözcüklerden hangisi bir ay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adıdır?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a. kış           b. cuma        c. eylül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4- Hangi cümlede kişinin özelliği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verilmiştir?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a. Hakan, kampa gidiyor.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b. Görmeyeli Ahmet çok değişmiş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c. Kırmızı tokalı Seray, güzel bir kızdı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5- “Fırın ile Ekmek” arasındaki ilişki,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manav ile hangi sözcük arasında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vardır?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a. et           b. ilaç       c. sebze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6- “Alçak” sözcüğü hangisinin özelliği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</w:t>
            </w:r>
            <w:r w:rsidRPr="005A66E3">
              <w:rPr>
                <w:rFonts w:ascii="Kayra" w:hAnsi="Kayra"/>
                <w:sz w:val="28"/>
                <w:szCs w:val="28"/>
                <w:u w:val="single"/>
              </w:rPr>
              <w:t>olamaz?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merdiven    b. elma    c. ağaç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12- “ Zeynep koşarak okula gitti (  ) “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cümlesinin sonuna hangi noktalama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işareti gelmelidir?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virgül       b. nokta      c. ünlem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13- Aşağıdaki cümlelerin hangisinin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sonuna soru işareti ( ? ) konulur?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Sinema neredeymiş (   )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b. İrem ağlıyor (   )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c. Şiir okumayı severim (   )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14- “ Oynarken doyuyorum.” Cümlesi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ile ne anlatılmak isteniyor?</w:t>
            </w:r>
          </w:p>
          <w:p w:rsidR="001A7E27" w:rsidRPr="005A66E3" w:rsidRDefault="001A7E27" w:rsidP="006D51F7">
            <w:pPr>
              <w:numPr>
                <w:ilvl w:val="0"/>
                <w:numId w:val="16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Oynarken yemek yiyorum.</w:t>
            </w:r>
          </w:p>
          <w:p w:rsidR="001A7E27" w:rsidRPr="005A66E3" w:rsidRDefault="001A7E27" w:rsidP="006D51F7">
            <w:pPr>
              <w:numPr>
                <w:ilvl w:val="0"/>
                <w:numId w:val="16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Oyun oynamayı çok seviyorum.</w:t>
            </w:r>
          </w:p>
          <w:p w:rsidR="001A7E27" w:rsidRPr="005A66E3" w:rsidRDefault="001A7E27" w:rsidP="006D51F7">
            <w:pPr>
              <w:numPr>
                <w:ilvl w:val="0"/>
                <w:numId w:val="16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Oyun açlığımı gideriyor.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ind w:left="540"/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15- Aşağıdaki cümlelerden hangisinin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sonuna soru işareti konmalıdır?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Koray maçta iki gol attı (   )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b. Futbol kaç kişi ile oynanır (   )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c. Sana bir soru sordum (   )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16- Elini (   ) yüzünü (   ) ayaklarını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sabunla yıkadın mı (   ) ” cümlesinde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bırakılan boşluklara hangi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noktalama işaretleri gelmelidir?</w:t>
            </w:r>
          </w:p>
          <w:p w:rsidR="001A7E27" w:rsidRPr="005A66E3" w:rsidRDefault="001A7E27" w:rsidP="006D51F7">
            <w:pPr>
              <w:numPr>
                <w:ilvl w:val="0"/>
                <w:numId w:val="17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(  ,  )  (  .  )  (  ?  )</w:t>
            </w:r>
          </w:p>
          <w:p w:rsidR="001A7E27" w:rsidRPr="005A66E3" w:rsidRDefault="001A7E27" w:rsidP="006D51F7">
            <w:pPr>
              <w:numPr>
                <w:ilvl w:val="0"/>
                <w:numId w:val="17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(  ,  )  (  ,  )  (  ?  )</w:t>
            </w:r>
          </w:p>
          <w:p w:rsidR="001A7E27" w:rsidRPr="005A66E3" w:rsidRDefault="001A7E27" w:rsidP="006D51F7">
            <w:pPr>
              <w:numPr>
                <w:ilvl w:val="0"/>
                <w:numId w:val="17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(  ,  )  (  .  )  (   .  )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jc w:val="center"/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MATEMATİK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1- Geriye doğru birer sayarken 15’ ten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sonra hangi sayı gelir?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a. 16            b. 14          c. 13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2- 16 kalemim vardı. 5 arkadaşıma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birer kalem verdim. Kaç kalemim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kaldı?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a. 10             b. 11           c. 12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3- Okulumuzun ana sınıfında 9 erkek, 8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kız öğrenci vardır. Ana sınıfındaki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öğrenci sayısını gösteren işlem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hangisidir?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a. 9+9=18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b. 9+8=17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c. 8+7=15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4- İşlemlerden hangisinin toplamı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diğerlerinden farklıdır?</w:t>
            </w:r>
          </w:p>
          <w:p w:rsidR="001A7E27" w:rsidRPr="005A66E3" w:rsidRDefault="001A7E27" w:rsidP="006D51F7">
            <w:pPr>
              <w:numPr>
                <w:ilvl w:val="0"/>
                <w:numId w:val="20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8+7</w:t>
            </w:r>
          </w:p>
          <w:p w:rsidR="001A7E27" w:rsidRPr="005A66E3" w:rsidRDefault="001A7E27" w:rsidP="006D51F7">
            <w:pPr>
              <w:numPr>
                <w:ilvl w:val="0"/>
                <w:numId w:val="20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12+6</w:t>
            </w:r>
          </w:p>
          <w:p w:rsidR="001A7E27" w:rsidRPr="005A66E3" w:rsidRDefault="001A7E27" w:rsidP="006D51F7">
            <w:pPr>
              <w:numPr>
                <w:ilvl w:val="0"/>
                <w:numId w:val="20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11+7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5- Kümeste 8 tavuk var. Kümeste kaç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horoz olursa kümeste 17 hayvan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olur?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a. 9              b. 8            c. 7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11- 8 tanesi kırıldıktan sonra rafta 7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tane sağlam bardak kaldı.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Bardaklar kırılmadan önce rafta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kaç bardak vardı?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15         b. 14        c. 16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12- Hasan’ın 18 bilyesi vardı. Bir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miktarını Deniz’e verdikten sonra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11 bilyesi kaldı. Hasan, Deniz’e kaç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bilye vermiştir?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9           b. 8          c. 7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13- Cevizlerimin 7 tanesini yedim. 5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cevizim kaldı. Cevizlerimi yemeden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önce kaç cevizim vardı?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a. 13             b. 12          c. 11</w:t>
            </w:r>
          </w:p>
          <w:p w:rsidR="001A7E27" w:rsidRPr="005A66E3" w:rsidRDefault="001A7E27" w:rsidP="004816FD">
            <w:pPr>
              <w:tabs>
                <w:tab w:val="left" w:pos="3170"/>
              </w:tabs>
              <w:ind w:left="990"/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ind w:left="990"/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14- Ablam 7, ağabeyim 8 tane simit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getirdi. Simitlerin 4 tanesini yedik.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Geriye kaç simit kaldı?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a. 13             b. 12          c. 11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15- Buzdolabındaki bir miktar elmanın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6 tanesini yedik. Geriye 8 tane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elma kaldı. Yemeden önce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buzdolabında kaç elma vardı?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13           b. 14            c. 15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</w:tc>
        <w:tc>
          <w:tcPr>
            <w:tcW w:w="4613" w:type="dxa"/>
          </w:tcPr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6- “ Annemin ona aldığım hediyeyi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beğenmesi beni ……………..”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cümlesi hangisi ile tanımlanır?</w:t>
            </w:r>
          </w:p>
          <w:p w:rsidR="001A7E27" w:rsidRPr="005A66E3" w:rsidRDefault="001A7E27" w:rsidP="004816FD">
            <w:pPr>
              <w:numPr>
                <w:ilvl w:val="0"/>
                <w:numId w:val="4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Mutlu eder</w:t>
            </w:r>
          </w:p>
          <w:p w:rsidR="001A7E27" w:rsidRPr="005A66E3" w:rsidRDefault="001A7E27" w:rsidP="004816FD">
            <w:pPr>
              <w:numPr>
                <w:ilvl w:val="0"/>
                <w:numId w:val="4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Üzer</w:t>
            </w:r>
          </w:p>
          <w:p w:rsidR="001A7E27" w:rsidRPr="005A66E3" w:rsidRDefault="001A7E27" w:rsidP="004816FD">
            <w:pPr>
              <w:numPr>
                <w:ilvl w:val="0"/>
                <w:numId w:val="4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Sinirlendirir.         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7- Mehmet odasını temiz ve düzenli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kullanmadığı için aşağıdaki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durumlardan hangisi ile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karşılaşılabilir?</w:t>
            </w:r>
          </w:p>
          <w:p w:rsidR="001A7E27" w:rsidRPr="005A66E3" w:rsidRDefault="001A7E27" w:rsidP="006D51F7">
            <w:pPr>
              <w:numPr>
                <w:ilvl w:val="0"/>
                <w:numId w:val="9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Eşyalarını daha uzun süre kullanabilir.</w:t>
            </w:r>
          </w:p>
          <w:p w:rsidR="001A7E27" w:rsidRPr="005A66E3" w:rsidRDefault="001A7E27" w:rsidP="006D51F7">
            <w:pPr>
              <w:numPr>
                <w:ilvl w:val="0"/>
                <w:numId w:val="9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Ailesi onu daha çok sever.</w:t>
            </w:r>
          </w:p>
          <w:p w:rsidR="001A7E27" w:rsidRPr="005A66E3" w:rsidRDefault="001A7E27" w:rsidP="006D51F7">
            <w:pPr>
              <w:numPr>
                <w:ilvl w:val="0"/>
                <w:numId w:val="9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Önemli bir eşyasını kaybedebilir.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8- Türkiye Büyük Millet Meclisi hangi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  <w:u w:val="single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ildedir?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İstanbul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b. İzmir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c. Ankara  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9-  Aşağıdaki davranışlardan hangisinin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sonucunda zarar görürüz?          </w:t>
            </w:r>
          </w:p>
          <w:p w:rsidR="001A7E27" w:rsidRPr="005A66E3" w:rsidRDefault="001A7E27" w:rsidP="006D51F7">
            <w:pPr>
              <w:numPr>
                <w:ilvl w:val="0"/>
                <w:numId w:val="5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Söz dinlemek</w:t>
            </w:r>
          </w:p>
          <w:p w:rsidR="001A7E27" w:rsidRPr="005A66E3" w:rsidRDefault="001A7E27" w:rsidP="006D51F7">
            <w:pPr>
              <w:numPr>
                <w:ilvl w:val="0"/>
                <w:numId w:val="5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Ders çalışmak </w:t>
            </w:r>
          </w:p>
          <w:p w:rsidR="001A7E27" w:rsidRPr="005A66E3" w:rsidRDefault="001A7E27" w:rsidP="006D51F7">
            <w:pPr>
              <w:numPr>
                <w:ilvl w:val="0"/>
                <w:numId w:val="5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Yalan söylemek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16- Hangisinde gelecekte yaşanacak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bir olay anlatılmaktadır?</w:t>
            </w:r>
          </w:p>
          <w:p w:rsidR="001A7E27" w:rsidRPr="005A66E3" w:rsidRDefault="001A7E27" w:rsidP="006D51F7">
            <w:pPr>
              <w:numPr>
                <w:ilvl w:val="0"/>
                <w:numId w:val="13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Ders çalışıyorum.</w:t>
            </w:r>
          </w:p>
          <w:p w:rsidR="001A7E27" w:rsidRPr="005A66E3" w:rsidRDefault="001A7E27" w:rsidP="006D51F7">
            <w:pPr>
              <w:numPr>
                <w:ilvl w:val="0"/>
                <w:numId w:val="13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10 Kasım’da Anıtkabir’e gideceğiz.</w:t>
            </w:r>
          </w:p>
          <w:p w:rsidR="001A7E27" w:rsidRPr="005A66E3" w:rsidRDefault="001A7E27" w:rsidP="006D51F7">
            <w:pPr>
              <w:numPr>
                <w:ilvl w:val="0"/>
                <w:numId w:val="13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Tatilde Diyarbakır’a gittik.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17- Aşağıdaki ifadelerden hangisi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y</w:t>
            </w:r>
            <w:r w:rsidRPr="005A66E3">
              <w:rPr>
                <w:rFonts w:ascii="Kayra" w:hAnsi="Kayra"/>
                <w:sz w:val="28"/>
                <w:szCs w:val="28"/>
                <w:u w:val="single"/>
              </w:rPr>
              <w:t>anlıştır?</w:t>
            </w:r>
          </w:p>
          <w:p w:rsidR="001A7E27" w:rsidRPr="005A66E3" w:rsidRDefault="001A7E27" w:rsidP="006D51F7">
            <w:pPr>
              <w:numPr>
                <w:ilvl w:val="0"/>
                <w:numId w:val="14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Okula gündüz gideriz.</w:t>
            </w:r>
          </w:p>
          <w:p w:rsidR="001A7E27" w:rsidRPr="005A66E3" w:rsidRDefault="001A7E27" w:rsidP="006D51F7">
            <w:pPr>
              <w:numPr>
                <w:ilvl w:val="0"/>
                <w:numId w:val="14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Geceleri uyuruz.  </w:t>
            </w:r>
          </w:p>
          <w:p w:rsidR="001A7E27" w:rsidRPr="005A66E3" w:rsidRDefault="001A7E27" w:rsidP="006D51F7">
            <w:pPr>
              <w:numPr>
                <w:ilvl w:val="0"/>
                <w:numId w:val="14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Gün, güneş batarken başlar.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18- Trafik kurallarının kullanım amacı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 nedir?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Yol kenarlarını süslemek.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b. Trafik düzenini ve güvenliğini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     sağlamak.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c. Sadece yayaların güvenliğini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    sağlamak.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19- Cumhuriyet Bayramı ne zaman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kutlanır?  </w:t>
            </w:r>
          </w:p>
          <w:p w:rsidR="001A7E27" w:rsidRPr="005A66E3" w:rsidRDefault="001A7E27" w:rsidP="006D51F7">
            <w:pPr>
              <w:numPr>
                <w:ilvl w:val="0"/>
                <w:numId w:val="6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10 Kasım 1938</w:t>
            </w:r>
          </w:p>
          <w:p w:rsidR="001A7E27" w:rsidRPr="005A66E3" w:rsidRDefault="001A7E27" w:rsidP="006D51F7">
            <w:pPr>
              <w:numPr>
                <w:ilvl w:val="0"/>
                <w:numId w:val="6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23 Nisan 1920</w:t>
            </w:r>
          </w:p>
          <w:p w:rsidR="001A7E27" w:rsidRPr="005A66E3" w:rsidRDefault="001A7E27" w:rsidP="006D51F7">
            <w:pPr>
              <w:numPr>
                <w:ilvl w:val="0"/>
                <w:numId w:val="6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29 Ekim 1923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20- Atatürk yurdumuzu düşmanlardan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kurtarmak için hangi şehre giderek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toplantılar yaptı?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Ankara   b. İstanbul    c. Samsun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   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7- “ almam- açıkta- yiyecekleri- satılan”   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sözcükleri ile oluşturulan anlamlı ve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kurallı cümle hangisidir?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a. Yiyecekleri satılan açıkta almam.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b. Açıkta satılan yiyecekleri almam.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c. Almam satılan açıkta yiyecekleri.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8- “ koleksiyonu- Can’ın- bayrak- vardı”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sözcükleri ile kurallı bir cümle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oluşturduğumuzda </w:t>
            </w:r>
            <w:r w:rsidRPr="005A66E3">
              <w:rPr>
                <w:rFonts w:ascii="Kayra" w:hAnsi="Kayra"/>
                <w:sz w:val="28"/>
                <w:szCs w:val="28"/>
                <w:u w:val="single"/>
              </w:rPr>
              <w:t xml:space="preserve">en sonda </w:t>
            </w:r>
            <w:r w:rsidRPr="005A66E3">
              <w:rPr>
                <w:rFonts w:ascii="Kayra" w:hAnsi="Kayra"/>
                <w:sz w:val="28"/>
                <w:szCs w:val="28"/>
              </w:rPr>
              <w:t xml:space="preserve">hangi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sözcük yer alır?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a. bayrak     b. Can’ın    c.vardı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9- “ Sağlıklı yaşamanın ilk kuralı……….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olmaktır.” Cümlesini en anlamlı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şekilde tamamlayan sözcük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hangisidir?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a. çalışkan    b. temiz    c. zayıf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10-  “ ………….. tutulunca koşmaya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başladık. Cümlesinde noktalı yere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hangi sözcük yazılabilir?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Yağmur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b. Yağmuru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c.  Yağmura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11- Anlamca olumsuz olan cümle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hangisidir?</w:t>
            </w:r>
          </w:p>
          <w:p w:rsidR="001A7E27" w:rsidRPr="005A66E3" w:rsidRDefault="001A7E27" w:rsidP="006D51F7">
            <w:pPr>
              <w:numPr>
                <w:ilvl w:val="0"/>
                <w:numId w:val="15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Sınavım çok kötü geçti.</w:t>
            </w:r>
          </w:p>
          <w:p w:rsidR="001A7E27" w:rsidRPr="005A66E3" w:rsidRDefault="001A7E27" w:rsidP="006D51F7">
            <w:pPr>
              <w:numPr>
                <w:ilvl w:val="0"/>
                <w:numId w:val="15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Yaz tatili sana yaramış.</w:t>
            </w:r>
          </w:p>
          <w:p w:rsidR="001A7E27" w:rsidRPr="005A66E3" w:rsidRDefault="001A7E27" w:rsidP="006D51F7">
            <w:pPr>
              <w:numPr>
                <w:ilvl w:val="0"/>
                <w:numId w:val="15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Kazada sadece Emre yaralanmadı.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17- Aşağıdaki cümlelerden hangisinin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sonuna </w:t>
            </w:r>
            <w:r w:rsidRPr="005A66E3">
              <w:rPr>
                <w:rFonts w:ascii="Kayra" w:hAnsi="Kayra"/>
                <w:sz w:val="28"/>
                <w:szCs w:val="28"/>
                <w:u w:val="single"/>
              </w:rPr>
              <w:t>yanlış</w:t>
            </w:r>
            <w:r w:rsidRPr="005A66E3">
              <w:rPr>
                <w:rFonts w:ascii="Kayra" w:hAnsi="Kayra"/>
                <w:sz w:val="28"/>
                <w:szCs w:val="28"/>
              </w:rPr>
              <w:t xml:space="preserve">  noktalama işareti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konmuştur? </w:t>
            </w:r>
          </w:p>
          <w:p w:rsidR="001A7E27" w:rsidRPr="005A66E3" w:rsidRDefault="001A7E27" w:rsidP="006D51F7">
            <w:pPr>
              <w:numPr>
                <w:ilvl w:val="0"/>
                <w:numId w:val="7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Dişlerini fırçaladın mı ?</w:t>
            </w:r>
          </w:p>
          <w:p w:rsidR="001A7E27" w:rsidRPr="005A66E3" w:rsidRDefault="001A7E27" w:rsidP="006D51F7">
            <w:pPr>
              <w:numPr>
                <w:ilvl w:val="0"/>
                <w:numId w:val="7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Film izlemeyi severim.</w:t>
            </w:r>
          </w:p>
          <w:p w:rsidR="001A7E27" w:rsidRPr="005A66E3" w:rsidRDefault="001A7E27" w:rsidP="006D51F7">
            <w:pPr>
              <w:numPr>
                <w:ilvl w:val="0"/>
                <w:numId w:val="7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Seni parka kim götürecek.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18- Aşağıdaki cümlelerden hangisinin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sonuna soru işareti konulmalıdır?</w:t>
            </w:r>
          </w:p>
          <w:p w:rsidR="001A7E27" w:rsidRPr="005A66E3" w:rsidRDefault="001A7E27" w:rsidP="006D51F7">
            <w:pPr>
              <w:numPr>
                <w:ilvl w:val="0"/>
                <w:numId w:val="18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Günde kaç öğün yemek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ind w:left="900"/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yemeliyiz  (    )</w:t>
            </w:r>
          </w:p>
          <w:p w:rsidR="001A7E27" w:rsidRPr="005A66E3" w:rsidRDefault="001A7E27" w:rsidP="006D51F7">
            <w:pPr>
              <w:numPr>
                <w:ilvl w:val="0"/>
                <w:numId w:val="18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Kiminle oturduğum sizi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ind w:left="540"/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ilgilendirmez (    ) </w:t>
            </w:r>
          </w:p>
          <w:p w:rsidR="001A7E27" w:rsidRPr="005A66E3" w:rsidRDefault="001A7E27" w:rsidP="006D51F7">
            <w:pPr>
              <w:numPr>
                <w:ilvl w:val="0"/>
                <w:numId w:val="18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Bu cümlenin sonuna soru işareti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ind w:left="540"/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konur (    )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19- Cümlelerin hangisinde yazım yanlışı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vardır?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Bayramları çok severim.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b. Seni, Kardeşim’le tanıştırayım.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c. Eğlenmek senin de hakkın.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20- Aşağıdaki cümlelerin hangisinde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yazım yanlışı vardır?</w:t>
            </w:r>
          </w:p>
          <w:p w:rsidR="001A7E27" w:rsidRPr="005A66E3" w:rsidRDefault="001A7E27" w:rsidP="006D51F7">
            <w:pPr>
              <w:numPr>
                <w:ilvl w:val="0"/>
                <w:numId w:val="19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Ayşe ve merve tenis oynadı.</w:t>
            </w:r>
          </w:p>
          <w:p w:rsidR="001A7E27" w:rsidRPr="005A66E3" w:rsidRDefault="001A7E27" w:rsidP="006D51F7">
            <w:pPr>
              <w:numPr>
                <w:ilvl w:val="0"/>
                <w:numId w:val="19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Saklambaç oynamak çok zevkli.</w:t>
            </w:r>
          </w:p>
          <w:p w:rsidR="001A7E27" w:rsidRPr="005A66E3" w:rsidRDefault="001A7E27" w:rsidP="006D51F7">
            <w:pPr>
              <w:numPr>
                <w:ilvl w:val="0"/>
                <w:numId w:val="19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Belinay ip atlıyor.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6- Bir toplama işleminde toplananlar-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dan biri 12, toplam ise 17 ise diğer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toplanan kaçtır?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a. 7             b. 6          c. 5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7- Hangi işlem yanlış yapılmıştır?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a. 7+6=13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b.8+6=14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c. 9+7=15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8-  Aşağıdaki işlemlerin hangisinin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toplamı 17’dir?</w:t>
            </w:r>
          </w:p>
          <w:p w:rsidR="001A7E27" w:rsidRPr="005A66E3" w:rsidRDefault="001A7E27" w:rsidP="006D51F7">
            <w:pPr>
              <w:numPr>
                <w:ilvl w:val="0"/>
                <w:numId w:val="21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9+9</w:t>
            </w:r>
          </w:p>
          <w:p w:rsidR="001A7E27" w:rsidRPr="005A66E3" w:rsidRDefault="001A7E27" w:rsidP="006D51F7">
            <w:pPr>
              <w:numPr>
                <w:ilvl w:val="0"/>
                <w:numId w:val="21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8+6</w:t>
            </w:r>
          </w:p>
          <w:p w:rsidR="001A7E27" w:rsidRPr="005A66E3" w:rsidRDefault="001A7E27" w:rsidP="006D51F7">
            <w:pPr>
              <w:numPr>
                <w:ilvl w:val="0"/>
                <w:numId w:val="21"/>
              </w:num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>9+8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9- Annem bana 5 kalem verdiğinde 16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kalemim oldu. Bana kalem vermeden   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önce kaç kalemim vardı?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a. 9             b. 10            c. 11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10- Bir kümeste 7 tavuk, 8 civciv, 4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tanede horoz vardır. Kümeste kaç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hayvan vardır?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19          b. 18            c. 17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16- İki tabakta 19 tane portakal vardır.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Tabağın birinde 7 tane portakal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olduğuna göre diğer tabaktaki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portakal sayısı kaçtır?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12             b. 13          c. 14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17- Çıkanı 5, farkı 7 olan bir çıkarma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işleminde eksilen kaçtır?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10              b. 11         c. 12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18- Kitabımın 8 sayfasını okuduğumda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yarısını okumuş oldum. Kitabımın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tamamı kaç sayfadır?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14               b.16          c.18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19-  ( 10- 20- 35- 40- 50 ) sayılardan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 hangisi sıralamayı ve sayı ilişkisini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 bozar?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 a. 30             b. 35         c. 40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20- Mehmet 25 kilogramdır. Egehan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Mehmet’ten ağır olduğuna göre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Egehan kaç kilogram olabilir? 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  <w:r w:rsidRPr="005A66E3">
              <w:rPr>
                <w:rFonts w:ascii="Kayra" w:hAnsi="Kayra"/>
                <w:sz w:val="28"/>
                <w:szCs w:val="28"/>
              </w:rPr>
              <w:t xml:space="preserve">       a. 24              b. 25         c. 26</w:t>
            </w: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  <w:p w:rsidR="001A7E27" w:rsidRPr="005A66E3" w:rsidRDefault="001A7E27" w:rsidP="004816FD">
            <w:pPr>
              <w:tabs>
                <w:tab w:val="left" w:pos="3170"/>
              </w:tabs>
              <w:rPr>
                <w:rFonts w:ascii="Kayra" w:hAnsi="Kayra"/>
                <w:sz w:val="28"/>
                <w:szCs w:val="28"/>
              </w:rPr>
            </w:pPr>
          </w:p>
        </w:tc>
      </w:tr>
    </w:tbl>
    <w:p w:rsidR="001A7E27" w:rsidRPr="006D51F7" w:rsidRDefault="001A7E27" w:rsidP="006D51F7">
      <w:r>
        <w:rPr>
          <w:rFonts w:ascii="Arial" w:hAnsi="Arial" w:cs="Arial"/>
        </w:rPr>
        <w:t xml:space="preserve">  </w:t>
      </w:r>
      <w:hyperlink r:id="rId5" w:history="1">
        <w:r>
          <w:rPr>
            <w:rStyle w:val="Hyperlink"/>
            <w:rFonts w:ascii="Arial" w:hAnsi="Arial" w:cs="Arial"/>
          </w:rPr>
          <w:t>www.sorubak.com</w:t>
        </w:r>
      </w:hyperlink>
    </w:p>
    <w:sectPr w:rsidR="001A7E27" w:rsidRPr="006D51F7" w:rsidSect="00EE61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938FA"/>
    <w:multiLevelType w:val="hybridMultilevel"/>
    <w:tmpl w:val="0CDCD23E"/>
    <w:lvl w:ilvl="0" w:tplc="430C9CD4">
      <w:start w:val="1"/>
      <w:numFmt w:val="lowerLetter"/>
      <w:lvlText w:val="%1."/>
      <w:lvlJc w:val="left"/>
      <w:pPr>
        <w:tabs>
          <w:tab w:val="num" w:pos="750"/>
        </w:tabs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  <w:rPr>
        <w:rFonts w:cs="Times New Roman"/>
      </w:rPr>
    </w:lvl>
  </w:abstractNum>
  <w:abstractNum w:abstractNumId="1">
    <w:nsid w:val="24A62CE6"/>
    <w:multiLevelType w:val="hybridMultilevel"/>
    <w:tmpl w:val="59DCAABE"/>
    <w:lvl w:ilvl="0" w:tplc="F5520280">
      <w:start w:val="1"/>
      <w:numFmt w:val="lowerLetter"/>
      <w:lvlText w:val="%1."/>
      <w:lvlJc w:val="left"/>
      <w:pPr>
        <w:tabs>
          <w:tab w:val="num" w:pos="750"/>
        </w:tabs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  <w:rPr>
        <w:rFonts w:cs="Times New Roman"/>
      </w:rPr>
    </w:lvl>
  </w:abstractNum>
  <w:abstractNum w:abstractNumId="2">
    <w:nsid w:val="32A772A3"/>
    <w:multiLevelType w:val="hybridMultilevel"/>
    <w:tmpl w:val="6368297A"/>
    <w:lvl w:ilvl="0" w:tplc="603E8838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34D03B76"/>
    <w:multiLevelType w:val="hybridMultilevel"/>
    <w:tmpl w:val="25349624"/>
    <w:lvl w:ilvl="0" w:tplc="9452B91E">
      <w:start w:val="1"/>
      <w:numFmt w:val="lowerLetter"/>
      <w:lvlText w:val="%1."/>
      <w:lvlJc w:val="left"/>
      <w:pPr>
        <w:tabs>
          <w:tab w:val="num" w:pos="750"/>
        </w:tabs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  <w:rPr>
        <w:rFonts w:cs="Times New Roman"/>
      </w:rPr>
    </w:lvl>
  </w:abstractNum>
  <w:abstractNum w:abstractNumId="4">
    <w:nsid w:val="388F023F"/>
    <w:multiLevelType w:val="hybridMultilevel"/>
    <w:tmpl w:val="4FDC325C"/>
    <w:lvl w:ilvl="0" w:tplc="22E4FF78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3F351859"/>
    <w:multiLevelType w:val="hybridMultilevel"/>
    <w:tmpl w:val="1A744FCC"/>
    <w:lvl w:ilvl="0" w:tplc="3DDA5D3C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41DB1FEB"/>
    <w:multiLevelType w:val="hybridMultilevel"/>
    <w:tmpl w:val="88A24B4E"/>
    <w:lvl w:ilvl="0" w:tplc="9AC6255C">
      <w:start w:val="1"/>
      <w:numFmt w:val="lowerLetter"/>
      <w:lvlText w:val="%1."/>
      <w:lvlJc w:val="left"/>
      <w:pPr>
        <w:tabs>
          <w:tab w:val="num" w:pos="750"/>
        </w:tabs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  <w:rPr>
        <w:rFonts w:cs="Times New Roman"/>
      </w:rPr>
    </w:lvl>
  </w:abstractNum>
  <w:abstractNum w:abstractNumId="7">
    <w:nsid w:val="43177AC9"/>
    <w:multiLevelType w:val="hybridMultilevel"/>
    <w:tmpl w:val="FEBC1DC8"/>
    <w:lvl w:ilvl="0" w:tplc="F7200E1E">
      <w:start w:val="1"/>
      <w:numFmt w:val="lowerLetter"/>
      <w:lvlText w:val="%1."/>
      <w:lvlJc w:val="left"/>
      <w:pPr>
        <w:tabs>
          <w:tab w:val="num" w:pos="825"/>
        </w:tabs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  <w:rPr>
        <w:rFonts w:cs="Times New Roman"/>
      </w:rPr>
    </w:lvl>
  </w:abstractNum>
  <w:abstractNum w:abstractNumId="8">
    <w:nsid w:val="43584AA9"/>
    <w:multiLevelType w:val="hybridMultilevel"/>
    <w:tmpl w:val="BDF033B4"/>
    <w:lvl w:ilvl="0" w:tplc="6DCCC0D2">
      <w:start w:val="1"/>
      <w:numFmt w:val="lowerLetter"/>
      <w:lvlText w:val="%1."/>
      <w:lvlJc w:val="left"/>
      <w:pPr>
        <w:tabs>
          <w:tab w:val="num" w:pos="825"/>
        </w:tabs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  <w:rPr>
        <w:rFonts w:cs="Times New Roman"/>
      </w:rPr>
    </w:lvl>
  </w:abstractNum>
  <w:abstractNum w:abstractNumId="9">
    <w:nsid w:val="472110D8"/>
    <w:multiLevelType w:val="hybridMultilevel"/>
    <w:tmpl w:val="06646BF6"/>
    <w:lvl w:ilvl="0" w:tplc="1CB01702">
      <w:start w:val="1"/>
      <w:numFmt w:val="lowerLetter"/>
      <w:lvlText w:val="%1."/>
      <w:lvlJc w:val="left"/>
      <w:pPr>
        <w:tabs>
          <w:tab w:val="num" w:pos="825"/>
        </w:tabs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  <w:rPr>
        <w:rFonts w:cs="Times New Roman"/>
      </w:rPr>
    </w:lvl>
  </w:abstractNum>
  <w:abstractNum w:abstractNumId="10">
    <w:nsid w:val="4BF77DCF"/>
    <w:multiLevelType w:val="hybridMultilevel"/>
    <w:tmpl w:val="64F6BB92"/>
    <w:lvl w:ilvl="0" w:tplc="B7F82748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4DA75814"/>
    <w:multiLevelType w:val="hybridMultilevel"/>
    <w:tmpl w:val="481A9316"/>
    <w:lvl w:ilvl="0" w:tplc="84B8073E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2">
    <w:nsid w:val="4FCA32D2"/>
    <w:multiLevelType w:val="hybridMultilevel"/>
    <w:tmpl w:val="51045F7A"/>
    <w:lvl w:ilvl="0" w:tplc="0E7E76CE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50C970D6"/>
    <w:multiLevelType w:val="hybridMultilevel"/>
    <w:tmpl w:val="E67E0C42"/>
    <w:lvl w:ilvl="0" w:tplc="347E46DC">
      <w:start w:val="1"/>
      <w:numFmt w:val="lowerLetter"/>
      <w:lvlText w:val="%1."/>
      <w:lvlJc w:val="left"/>
      <w:pPr>
        <w:tabs>
          <w:tab w:val="num" w:pos="750"/>
        </w:tabs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  <w:rPr>
        <w:rFonts w:cs="Times New Roman"/>
      </w:rPr>
    </w:lvl>
  </w:abstractNum>
  <w:abstractNum w:abstractNumId="14">
    <w:nsid w:val="551A0700"/>
    <w:multiLevelType w:val="hybridMultilevel"/>
    <w:tmpl w:val="E162262E"/>
    <w:lvl w:ilvl="0" w:tplc="95A2DBFC">
      <w:start w:val="1"/>
      <w:numFmt w:val="lowerLetter"/>
      <w:lvlText w:val="%1."/>
      <w:lvlJc w:val="left"/>
      <w:pPr>
        <w:tabs>
          <w:tab w:val="num" w:pos="750"/>
        </w:tabs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  <w:rPr>
        <w:rFonts w:cs="Times New Roman"/>
      </w:rPr>
    </w:lvl>
  </w:abstractNum>
  <w:abstractNum w:abstractNumId="15">
    <w:nsid w:val="5D460C22"/>
    <w:multiLevelType w:val="hybridMultilevel"/>
    <w:tmpl w:val="EC3AFD0E"/>
    <w:lvl w:ilvl="0" w:tplc="335A8670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5F545404"/>
    <w:multiLevelType w:val="hybridMultilevel"/>
    <w:tmpl w:val="B8DC4C7A"/>
    <w:lvl w:ilvl="0" w:tplc="C8CCDF50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638821F2"/>
    <w:multiLevelType w:val="hybridMultilevel"/>
    <w:tmpl w:val="C0C86AF8"/>
    <w:lvl w:ilvl="0" w:tplc="CE460532">
      <w:start w:val="1"/>
      <w:numFmt w:val="lowerLetter"/>
      <w:lvlText w:val="%1."/>
      <w:lvlJc w:val="left"/>
      <w:pPr>
        <w:tabs>
          <w:tab w:val="num" w:pos="825"/>
        </w:tabs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  <w:rPr>
        <w:rFonts w:cs="Times New Roman"/>
      </w:rPr>
    </w:lvl>
  </w:abstractNum>
  <w:abstractNum w:abstractNumId="18">
    <w:nsid w:val="6C6B162F"/>
    <w:multiLevelType w:val="hybridMultilevel"/>
    <w:tmpl w:val="75664252"/>
    <w:lvl w:ilvl="0" w:tplc="2EAA8FF0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7CF93DCC"/>
    <w:multiLevelType w:val="hybridMultilevel"/>
    <w:tmpl w:val="67BAC988"/>
    <w:lvl w:ilvl="0" w:tplc="0ED0C468">
      <w:start w:val="1"/>
      <w:numFmt w:val="lowerLetter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20">
    <w:nsid w:val="7FE300C0"/>
    <w:multiLevelType w:val="hybridMultilevel"/>
    <w:tmpl w:val="F344070E"/>
    <w:lvl w:ilvl="0" w:tplc="A622D5BA">
      <w:start w:val="1"/>
      <w:numFmt w:val="lowerLetter"/>
      <w:lvlText w:val="%1."/>
      <w:lvlJc w:val="left"/>
      <w:pPr>
        <w:tabs>
          <w:tab w:val="num" w:pos="885"/>
        </w:tabs>
        <w:ind w:left="8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3"/>
  </w:num>
  <w:num w:numId="5">
    <w:abstractNumId w:val="15"/>
  </w:num>
  <w:num w:numId="6">
    <w:abstractNumId w:val="12"/>
  </w:num>
  <w:num w:numId="7">
    <w:abstractNumId w:val="9"/>
  </w:num>
  <w:num w:numId="8">
    <w:abstractNumId w:val="1"/>
  </w:num>
  <w:num w:numId="9">
    <w:abstractNumId w:val="5"/>
  </w:num>
  <w:num w:numId="10">
    <w:abstractNumId w:val="19"/>
  </w:num>
  <w:num w:numId="11">
    <w:abstractNumId w:val="20"/>
  </w:num>
  <w:num w:numId="12">
    <w:abstractNumId w:val="7"/>
  </w:num>
  <w:num w:numId="13">
    <w:abstractNumId w:val="18"/>
  </w:num>
  <w:num w:numId="14">
    <w:abstractNumId w:val="2"/>
  </w:num>
  <w:num w:numId="15">
    <w:abstractNumId w:val="8"/>
  </w:num>
  <w:num w:numId="16">
    <w:abstractNumId w:val="16"/>
  </w:num>
  <w:num w:numId="17">
    <w:abstractNumId w:val="10"/>
  </w:num>
  <w:num w:numId="18">
    <w:abstractNumId w:val="4"/>
  </w:num>
  <w:num w:numId="19">
    <w:abstractNumId w:val="11"/>
  </w:num>
  <w:num w:numId="20">
    <w:abstractNumId w:val="14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51F7"/>
    <w:rsid w:val="00120529"/>
    <w:rsid w:val="001A7E27"/>
    <w:rsid w:val="001C457B"/>
    <w:rsid w:val="004816FD"/>
    <w:rsid w:val="005A66E3"/>
    <w:rsid w:val="006D51F7"/>
    <w:rsid w:val="00827E6C"/>
    <w:rsid w:val="008F7F3E"/>
    <w:rsid w:val="009B4B26"/>
    <w:rsid w:val="009F3921"/>
    <w:rsid w:val="00D61F1C"/>
    <w:rsid w:val="00E0237C"/>
    <w:rsid w:val="00EE611C"/>
    <w:rsid w:val="00FA0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1F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27E6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1385</Words>
  <Characters>7898</Characters>
  <Application>Microsoft Office Outlook</Application>
  <DocSecurity>0</DocSecurity>
  <Lines>0</Lines>
  <Paragraphs>0</Paragraphs>
  <ScaleCrop>false</ScaleCrop>
  <Company>WINCE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CEVOL5</dc:creator>
  <cp:keywords/>
  <dc:description/>
  <cp:lastModifiedBy>edanur</cp:lastModifiedBy>
  <cp:revision>2</cp:revision>
  <dcterms:created xsi:type="dcterms:W3CDTF">2010-04-28T11:20:00Z</dcterms:created>
  <dcterms:modified xsi:type="dcterms:W3CDTF">2010-05-28T19:08:00Z</dcterms:modified>
</cp:coreProperties>
</file>